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861B4A" w:rsidRPr="001947FC" w:rsidTr="00B77A03">
        <w:trPr>
          <w:cantSplit/>
          <w:trHeight w:hRule="exact" w:val="3289"/>
        </w:trPr>
        <w:tc>
          <w:tcPr>
            <w:tcW w:w="3969" w:type="dxa"/>
            <w:noWrap/>
            <w:tcFitText/>
          </w:tcPr>
          <w:p w:rsidR="00861B4A" w:rsidRPr="003C4B13" w:rsidRDefault="00861B4A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861B4A" w:rsidRPr="003C4B13" w:rsidRDefault="00861B4A" w:rsidP="003C24E4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861B4A" w:rsidRPr="003C4B13" w:rsidRDefault="00861B4A" w:rsidP="003C24E4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4B13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861B4A" w:rsidRPr="003C4B13" w:rsidRDefault="00861B4A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861B4A" w:rsidRPr="003C4B13" w:rsidRDefault="00861B4A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ГЛАВА</w:t>
            </w:r>
          </w:p>
          <w:p w:rsidR="00861B4A" w:rsidRPr="003C4B13" w:rsidRDefault="00861B4A" w:rsidP="003C24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4B13">
              <w:rPr>
                <w:rFonts w:ascii="Times New Roman" w:hAnsi="Times New Roman"/>
                <w:b/>
                <w:sz w:val="20"/>
                <w:szCs w:val="20"/>
              </w:rPr>
              <w:t>АДМИНИСТРАЦИИ</w:t>
            </w:r>
          </w:p>
          <w:p w:rsidR="00861B4A" w:rsidRPr="003C4B13" w:rsidRDefault="00861B4A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861B4A" w:rsidRPr="003C4B13" w:rsidRDefault="00861B4A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Pr="003C4B13">
                <w:rPr>
                  <w:rStyle w:val="Hyperlink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http://adm.gov86.org</w:t>
              </w:r>
            </w:hyperlink>
            <w:r w:rsidRPr="003C4B1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@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Pr="003C4B13">
              <w:rPr>
                <w:rFonts w:ascii="Times New Roman" w:hAnsi="Times New Roman"/>
                <w:sz w:val="18"/>
                <w:szCs w:val="18"/>
              </w:rPr>
              <w:t>86.</w:t>
            </w:r>
            <w:r w:rsidRPr="003C4B13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61B4A" w:rsidRPr="003C4B13" w:rsidRDefault="00861B4A" w:rsidP="003C4B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4B13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61B4A" w:rsidRPr="003C4B13" w:rsidRDefault="00861B4A" w:rsidP="003C24E4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861B4A" w:rsidRPr="003C4B13" w:rsidRDefault="00861B4A" w:rsidP="003C24E4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3C4B13">
              <w:rPr>
                <w:rFonts w:ascii="Times New Roman" w:hAnsi="Times New Roman"/>
                <w:sz w:val="14"/>
              </w:rPr>
              <w:t>___________</w:t>
            </w:r>
          </w:p>
          <w:p w:rsidR="00861B4A" w:rsidRPr="003C4B13" w:rsidRDefault="00861B4A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861B4A" w:rsidRPr="003C4B13" w:rsidRDefault="00861B4A" w:rsidP="003C24E4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3C4B13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861B4A" w:rsidRPr="003C4B13" w:rsidRDefault="00861B4A" w:rsidP="0061320E">
            <w:pPr>
              <w:pStyle w:val="Heading5"/>
              <w:numPr>
                <w:ilvl w:val="0"/>
                <w:numId w:val="0"/>
              </w:numPr>
              <w:rPr>
                <w:sz w:val="18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  <w:r w:rsidRPr="003C4B13">
              <w:rPr>
                <w:lang w:val="en-US" w:eastAsia="ru-RU"/>
              </w:rPr>
              <w:t>k</w:t>
            </w: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  <w:p w:rsidR="00861B4A" w:rsidRPr="003C4B13" w:rsidRDefault="00861B4A" w:rsidP="00E40843">
            <w:pPr>
              <w:rPr>
                <w:lang w:eastAsia="ru-RU"/>
              </w:rPr>
            </w:pPr>
          </w:p>
        </w:tc>
      </w:tr>
    </w:tbl>
    <w:p w:rsidR="00861B4A" w:rsidRPr="003C4B13" w:rsidRDefault="00861B4A">
      <w:r w:rsidRPr="003C4B13">
        <w:tab/>
      </w:r>
    </w:p>
    <w:p w:rsidR="00861B4A" w:rsidRPr="003C4B13" w:rsidRDefault="00861B4A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861B4A" w:rsidRPr="001947FC" w:rsidTr="00B77A03">
        <w:trPr>
          <w:cantSplit/>
          <w:trHeight w:hRule="exact" w:val="2835"/>
        </w:trPr>
        <w:tc>
          <w:tcPr>
            <w:tcW w:w="4820" w:type="dxa"/>
          </w:tcPr>
          <w:p w:rsidR="00861B4A" w:rsidRDefault="00861B4A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1B4A" w:rsidRDefault="00861B4A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1B4A" w:rsidRDefault="00861B4A" w:rsidP="006830E2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1B4A" w:rsidRPr="006C25B9" w:rsidRDefault="00861B4A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>Главе города Пыть-Яха</w:t>
            </w:r>
          </w:p>
          <w:p w:rsidR="00861B4A" w:rsidRPr="006C25B9" w:rsidRDefault="00861B4A" w:rsidP="006830E2">
            <w:pPr>
              <w:rPr>
                <w:rFonts w:ascii="Times New Roman" w:hAnsi="Times New Roman"/>
                <w:sz w:val="26"/>
                <w:szCs w:val="26"/>
              </w:rPr>
            </w:pPr>
            <w:r w:rsidRPr="006C25B9">
              <w:rPr>
                <w:rFonts w:ascii="Times New Roman" w:hAnsi="Times New Roman"/>
                <w:sz w:val="26"/>
                <w:szCs w:val="26"/>
              </w:rPr>
              <w:t xml:space="preserve">И. П. Тарасовой </w:t>
            </w:r>
          </w:p>
          <w:p w:rsidR="00861B4A" w:rsidRDefault="00861B4A" w:rsidP="006830E2"/>
          <w:p w:rsidR="00861B4A" w:rsidRPr="001947FC" w:rsidRDefault="00861B4A" w:rsidP="001C3D24"/>
          <w:p w:rsidR="00861B4A" w:rsidRPr="001947FC" w:rsidRDefault="00861B4A" w:rsidP="001C3D24"/>
        </w:tc>
      </w:tr>
    </w:tbl>
    <w:p w:rsidR="00861B4A" w:rsidRPr="003C4B13" w:rsidRDefault="00861B4A" w:rsidP="00387A51"/>
    <w:p w:rsidR="00861B4A" w:rsidRDefault="00861B4A" w:rsidP="00387A51"/>
    <w:p w:rsidR="00861B4A" w:rsidRPr="006830E2" w:rsidRDefault="00861B4A" w:rsidP="006830E2"/>
    <w:p w:rsidR="00861B4A" w:rsidRPr="006830E2" w:rsidRDefault="00861B4A" w:rsidP="006830E2"/>
    <w:p w:rsidR="00861B4A" w:rsidRPr="006830E2" w:rsidRDefault="00861B4A" w:rsidP="006830E2"/>
    <w:p w:rsidR="00861B4A" w:rsidRPr="006830E2" w:rsidRDefault="00861B4A" w:rsidP="006830E2"/>
    <w:p w:rsidR="00861B4A" w:rsidRDefault="00861B4A" w:rsidP="006830E2"/>
    <w:p w:rsidR="00861B4A" w:rsidRPr="006830E2" w:rsidRDefault="00861B4A" w:rsidP="006830E2"/>
    <w:p w:rsidR="00861B4A" w:rsidRPr="006C0AA3" w:rsidRDefault="00861B4A" w:rsidP="006830E2">
      <w:pPr>
        <w:pStyle w:val="BodyText"/>
        <w:jc w:val="center"/>
        <w:rPr>
          <w:sz w:val="26"/>
        </w:rPr>
      </w:pPr>
      <w:r w:rsidRPr="006C0AA3">
        <w:rPr>
          <w:sz w:val="26"/>
          <w:szCs w:val="26"/>
        </w:rPr>
        <w:t>Уважаемая Инна Петровна!</w:t>
      </w:r>
    </w:p>
    <w:p w:rsidR="00861B4A" w:rsidRDefault="00861B4A" w:rsidP="005F613F">
      <w:pPr>
        <w:pStyle w:val="BodyText"/>
        <w:spacing w:line="360" w:lineRule="auto"/>
        <w:rPr>
          <w:sz w:val="26"/>
        </w:rPr>
      </w:pPr>
    </w:p>
    <w:p w:rsidR="00861B4A" w:rsidRDefault="00861B4A" w:rsidP="00534B9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>В связи с празднование Дня города</w:t>
      </w:r>
      <w:r w:rsidRPr="00AD593D">
        <w:rPr>
          <w:rFonts w:ascii="Times New Roman" w:hAnsi="Times New Roman"/>
          <w:sz w:val="26"/>
          <w:szCs w:val="26"/>
          <w:lang w:eastAsia="ru-RU"/>
        </w:rPr>
        <w:t>, а</w:t>
      </w:r>
      <w:r w:rsidRPr="004F1D02">
        <w:rPr>
          <w:rFonts w:ascii="Times New Roman" w:hAnsi="Times New Roman"/>
          <w:sz w:val="26"/>
          <w:szCs w:val="26"/>
          <w:lang w:eastAsia="ru-RU"/>
        </w:rPr>
        <w:t xml:space="preserve"> также за значительные успехи в организации и совершенствовании учебного и воспитательного процессов, </w:t>
      </w:r>
      <w:r>
        <w:rPr>
          <w:rFonts w:ascii="Times New Roman" w:hAnsi="Times New Roman"/>
          <w:sz w:val="26"/>
          <w:szCs w:val="26"/>
          <w:lang w:eastAsia="ru-RU"/>
        </w:rPr>
        <w:t xml:space="preserve">формирование интеллектуального, культурного и нравственного развития личности, </w:t>
      </w:r>
      <w:r w:rsidRPr="004F1D02">
        <w:rPr>
          <w:rFonts w:ascii="Times New Roman" w:hAnsi="Times New Roman"/>
          <w:sz w:val="26"/>
          <w:szCs w:val="26"/>
          <w:lang w:eastAsia="ru-RU"/>
        </w:rPr>
        <w:t>большой личный вклад</w:t>
      </w:r>
      <w:r w:rsidRPr="00945B2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F1D02">
        <w:rPr>
          <w:rFonts w:ascii="Times New Roman" w:hAnsi="Times New Roman"/>
          <w:sz w:val="26"/>
          <w:szCs w:val="26"/>
          <w:lang w:eastAsia="ru-RU"/>
        </w:rPr>
        <w:t>в развитие образования в городе и многолетний плодотворный труд</w:t>
      </w:r>
      <w:r w:rsidRPr="00AD593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658AE">
        <w:rPr>
          <w:rFonts w:ascii="Times New Roman" w:hAnsi="Times New Roman"/>
          <w:sz w:val="26"/>
          <w:szCs w:val="26"/>
          <w:lang w:eastAsia="ru-RU"/>
        </w:rPr>
        <w:t>Администрация города Пыть-Яха ходатайствует о</w:t>
      </w:r>
      <w:r>
        <w:rPr>
          <w:rFonts w:ascii="Times New Roman" w:hAnsi="Times New Roman"/>
          <w:sz w:val="26"/>
          <w:szCs w:val="26"/>
          <w:lang w:eastAsia="ru-RU"/>
        </w:rPr>
        <w:t xml:space="preserve"> занесении на Доску Почета города Пыть-Яха следующих кандидатур: </w:t>
      </w:r>
    </w:p>
    <w:p w:rsidR="00861B4A" w:rsidRDefault="00861B4A" w:rsidP="00534B9A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61B4A" w:rsidRPr="00032268" w:rsidRDefault="00861B4A" w:rsidP="00534B9A">
      <w:pPr>
        <w:widowControl w:val="0"/>
        <w:numPr>
          <w:ilvl w:val="0"/>
          <w:numId w:val="3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Ананьиной Евгении Викторовны, </w:t>
      </w:r>
      <w:r w:rsidRPr="00032268">
        <w:rPr>
          <w:rFonts w:ascii="Times New Roman" w:hAnsi="Times New Roman"/>
          <w:sz w:val="26"/>
          <w:szCs w:val="26"/>
        </w:rPr>
        <w:t xml:space="preserve">учителя </w:t>
      </w:r>
      <w:r>
        <w:rPr>
          <w:rFonts w:ascii="Times New Roman" w:hAnsi="Times New Roman"/>
          <w:sz w:val="26"/>
          <w:szCs w:val="26"/>
        </w:rPr>
        <w:t>русского языка и литературы</w:t>
      </w:r>
      <w:r w:rsidRPr="00032268">
        <w:rPr>
          <w:rFonts w:ascii="Times New Roman" w:hAnsi="Times New Roman"/>
          <w:sz w:val="26"/>
          <w:szCs w:val="26"/>
        </w:rPr>
        <w:t xml:space="preserve"> </w:t>
      </w:r>
      <w:r w:rsidRPr="0074517F">
        <w:rPr>
          <w:rFonts w:ascii="Times New Roman" w:hAnsi="Times New Roman"/>
          <w:sz w:val="26"/>
          <w:szCs w:val="26"/>
        </w:rPr>
        <w:t>муниципального бюджетного общеобразовательного учреждения средней общеобразовательной школы № 1 с углубленным изучением отдельных предметов</w:t>
      </w:r>
      <w:r>
        <w:rPr>
          <w:rFonts w:ascii="Times New Roman" w:hAnsi="Times New Roman"/>
          <w:b/>
          <w:sz w:val="26"/>
          <w:szCs w:val="26"/>
        </w:rPr>
        <w:t>;</w:t>
      </w:r>
    </w:p>
    <w:p w:rsidR="00861B4A" w:rsidRDefault="00861B4A" w:rsidP="00534B9A">
      <w:pPr>
        <w:widowControl w:val="0"/>
        <w:numPr>
          <w:ilvl w:val="0"/>
          <w:numId w:val="3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Безвершенко Константина Леонидовича, </w:t>
      </w:r>
      <w:r>
        <w:rPr>
          <w:rFonts w:ascii="Times New Roman" w:hAnsi="Times New Roman"/>
          <w:sz w:val="26"/>
          <w:szCs w:val="26"/>
        </w:rPr>
        <w:t>преподавателя-организатора основ безопасности жизнедейтельности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74517F">
        <w:rPr>
          <w:rFonts w:ascii="Times New Roman" w:hAnsi="Times New Roman"/>
          <w:sz w:val="26"/>
          <w:szCs w:val="26"/>
        </w:rPr>
        <w:t xml:space="preserve">муниципального бюджетного общеобразовательного учреждения средней общеобразовательной школы № </w:t>
      </w:r>
      <w:r>
        <w:rPr>
          <w:rFonts w:ascii="Times New Roman" w:hAnsi="Times New Roman"/>
          <w:sz w:val="26"/>
          <w:szCs w:val="26"/>
        </w:rPr>
        <w:t>2;</w:t>
      </w:r>
    </w:p>
    <w:p w:rsidR="00861B4A" w:rsidRDefault="00861B4A" w:rsidP="00534B9A">
      <w:pPr>
        <w:widowControl w:val="0"/>
        <w:numPr>
          <w:ilvl w:val="0"/>
          <w:numId w:val="3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Поночовной Людмилы Павловны</w:t>
      </w:r>
      <w:r>
        <w:rPr>
          <w:rFonts w:ascii="Times New Roman" w:hAnsi="Times New Roman"/>
          <w:sz w:val="26"/>
          <w:szCs w:val="26"/>
        </w:rPr>
        <w:t xml:space="preserve">, </w:t>
      </w:r>
      <w:r w:rsidRPr="002D09C9">
        <w:rPr>
          <w:rFonts w:ascii="Times New Roman" w:hAnsi="Times New Roman"/>
          <w:sz w:val="26"/>
          <w:szCs w:val="26"/>
        </w:rPr>
        <w:t>учителя русского языка и литературы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74517F">
        <w:rPr>
          <w:rFonts w:ascii="Times New Roman" w:hAnsi="Times New Roman"/>
          <w:sz w:val="26"/>
          <w:szCs w:val="26"/>
        </w:rPr>
        <w:t xml:space="preserve">муниципального бюджетного общеобразовательного учреждения средней общеобразовательной школы № </w:t>
      </w:r>
      <w:r>
        <w:rPr>
          <w:rFonts w:ascii="Times New Roman" w:hAnsi="Times New Roman"/>
          <w:sz w:val="26"/>
          <w:szCs w:val="26"/>
        </w:rPr>
        <w:t>4;</w:t>
      </w:r>
    </w:p>
    <w:p w:rsidR="00861B4A" w:rsidRDefault="00861B4A" w:rsidP="00534B9A">
      <w:pPr>
        <w:widowControl w:val="0"/>
        <w:numPr>
          <w:ilvl w:val="0"/>
          <w:numId w:val="3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Хахулиной Елены Викторовны</w:t>
      </w:r>
      <w:r>
        <w:rPr>
          <w:rFonts w:ascii="Times New Roman" w:hAnsi="Times New Roman"/>
          <w:sz w:val="26"/>
          <w:szCs w:val="26"/>
        </w:rPr>
        <w:t xml:space="preserve">, заместителя директора по учебно-воспитательной работе </w:t>
      </w:r>
      <w:r w:rsidRPr="0074517F">
        <w:rPr>
          <w:rFonts w:ascii="Times New Roman" w:hAnsi="Times New Roman"/>
          <w:sz w:val="26"/>
          <w:szCs w:val="26"/>
        </w:rPr>
        <w:t xml:space="preserve">муниципального бюджетного общеобразовательного учреждения средней общеобразовательной школы № </w:t>
      </w:r>
      <w:r>
        <w:rPr>
          <w:rFonts w:ascii="Times New Roman" w:hAnsi="Times New Roman"/>
          <w:sz w:val="26"/>
          <w:szCs w:val="26"/>
        </w:rPr>
        <w:t>5;</w:t>
      </w:r>
    </w:p>
    <w:p w:rsidR="00861B4A" w:rsidRDefault="00861B4A" w:rsidP="00534B9A">
      <w:pPr>
        <w:widowControl w:val="0"/>
        <w:numPr>
          <w:ilvl w:val="0"/>
          <w:numId w:val="3"/>
        </w:numPr>
        <w:tabs>
          <w:tab w:val="clear" w:pos="1429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Рощиной Людмилы Борисовны</w:t>
      </w:r>
      <w:r>
        <w:rPr>
          <w:rFonts w:ascii="Times New Roman" w:hAnsi="Times New Roman"/>
          <w:sz w:val="26"/>
          <w:szCs w:val="26"/>
        </w:rPr>
        <w:t xml:space="preserve">, воспитателя </w:t>
      </w:r>
      <w:r w:rsidRPr="004862E9">
        <w:rPr>
          <w:rFonts w:ascii="Times New Roman" w:hAnsi="Times New Roman"/>
          <w:sz w:val="26"/>
          <w:szCs w:val="26"/>
        </w:rPr>
        <w:t xml:space="preserve">муниципального дошкольного образовательного автономного учреждения </w:t>
      </w:r>
      <w:r>
        <w:rPr>
          <w:rFonts w:ascii="Times New Roman" w:hAnsi="Times New Roman"/>
          <w:sz w:val="26"/>
          <w:szCs w:val="26"/>
        </w:rPr>
        <w:t>центр развития ребенка - детский сад «Фантазия».</w:t>
      </w:r>
    </w:p>
    <w:p w:rsidR="00861B4A" w:rsidRDefault="00861B4A" w:rsidP="0007243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61B4A" w:rsidRDefault="00861B4A" w:rsidP="006830E2">
      <w:pPr>
        <w:pStyle w:val="BodyText"/>
        <w:ind w:firstLine="851"/>
        <w:jc w:val="both"/>
        <w:rPr>
          <w:sz w:val="26"/>
          <w:szCs w:val="26"/>
        </w:rPr>
      </w:pPr>
    </w:p>
    <w:p w:rsidR="00861B4A" w:rsidRDefault="00861B4A" w:rsidP="00481BCA">
      <w:pPr>
        <w:pStyle w:val="BodyTex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Пакет документов прилагаю.</w:t>
      </w:r>
    </w:p>
    <w:p w:rsidR="00861B4A" w:rsidRDefault="00861B4A" w:rsidP="006830E2">
      <w:pPr>
        <w:pStyle w:val="BodyText"/>
        <w:ind w:firstLine="851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ind w:firstLine="851"/>
        <w:jc w:val="both"/>
        <w:rPr>
          <w:sz w:val="26"/>
          <w:szCs w:val="26"/>
        </w:rPr>
      </w:pPr>
    </w:p>
    <w:p w:rsidR="00861B4A" w:rsidRDefault="00861B4A" w:rsidP="004B60E5">
      <w:pPr>
        <w:pStyle w:val="BodyTex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уважением, </w:t>
      </w:r>
    </w:p>
    <w:p w:rsidR="00861B4A" w:rsidRDefault="00861B4A" w:rsidP="004B60E5">
      <w:pPr>
        <w:pStyle w:val="BodyText"/>
        <w:ind w:firstLine="851"/>
        <w:jc w:val="both"/>
        <w:rPr>
          <w:sz w:val="26"/>
          <w:szCs w:val="26"/>
        </w:rPr>
      </w:pPr>
    </w:p>
    <w:p w:rsidR="00861B4A" w:rsidRDefault="00861B4A" w:rsidP="004B60E5">
      <w:pPr>
        <w:pStyle w:val="BodyText"/>
        <w:ind w:firstLine="851"/>
        <w:jc w:val="both"/>
        <w:rPr>
          <w:sz w:val="26"/>
          <w:szCs w:val="26"/>
        </w:rPr>
      </w:pPr>
    </w:p>
    <w:p w:rsidR="00861B4A" w:rsidRDefault="00861B4A" w:rsidP="004B60E5">
      <w:pPr>
        <w:pStyle w:val="BodyText"/>
        <w:ind w:firstLine="851"/>
        <w:jc w:val="both"/>
        <w:rPr>
          <w:sz w:val="26"/>
          <w:szCs w:val="26"/>
        </w:rPr>
      </w:pPr>
    </w:p>
    <w:p w:rsidR="00861B4A" w:rsidRDefault="00861B4A" w:rsidP="004B60E5"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Р. И. Стадлер </w:t>
      </w: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Default="00861B4A" w:rsidP="006830E2">
      <w:pPr>
        <w:pStyle w:val="BodyText"/>
        <w:jc w:val="both"/>
        <w:rPr>
          <w:sz w:val="26"/>
          <w:szCs w:val="26"/>
        </w:rPr>
      </w:pPr>
    </w:p>
    <w:p w:rsidR="00861B4A" w:rsidRPr="006830E2" w:rsidRDefault="00861B4A" w:rsidP="006830E2">
      <w:pPr>
        <w:pStyle w:val="BodyText"/>
        <w:jc w:val="both"/>
        <w:rPr>
          <w:sz w:val="20"/>
        </w:rPr>
      </w:pPr>
      <w:r w:rsidRPr="006830E2">
        <w:rPr>
          <w:sz w:val="20"/>
        </w:rPr>
        <w:t>Исп. Кулиш</w:t>
      </w:r>
    </w:p>
    <w:p w:rsidR="00861B4A" w:rsidRPr="00673CC7" w:rsidRDefault="00861B4A" w:rsidP="00673CC7">
      <w:pPr>
        <w:pStyle w:val="BodyText"/>
        <w:jc w:val="both"/>
        <w:rPr>
          <w:sz w:val="20"/>
        </w:rPr>
      </w:pPr>
      <w:r w:rsidRPr="00673CC7">
        <w:rPr>
          <w:sz w:val="20"/>
        </w:rPr>
        <w:t>42 23 10</w:t>
      </w:r>
    </w:p>
    <w:tbl>
      <w:tblPr>
        <w:tblpPr w:leftFromText="181" w:rightFromText="181" w:vertAnchor="text" w:horzAnchor="page" w:tblpX="1815" w:tblpY="9748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861B4A" w:rsidRPr="001947FC" w:rsidTr="00B77A03">
        <w:trPr>
          <w:trHeight w:val="1121"/>
        </w:trPr>
        <w:tc>
          <w:tcPr>
            <w:tcW w:w="9639" w:type="dxa"/>
          </w:tcPr>
          <w:p w:rsidR="00861B4A" w:rsidRPr="003C4B13" w:rsidRDefault="00861B4A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  <w:tr w:rsidR="00861B4A" w:rsidRPr="001947FC" w:rsidTr="00B77A03">
        <w:trPr>
          <w:trHeight w:val="1704"/>
        </w:trPr>
        <w:tc>
          <w:tcPr>
            <w:tcW w:w="9639" w:type="dxa"/>
          </w:tcPr>
          <w:p w:rsidR="00861B4A" w:rsidRPr="003C4B13" w:rsidRDefault="00861B4A" w:rsidP="001947FC">
            <w:pPr>
              <w:tabs>
                <w:tab w:val="left" w:pos="3615"/>
              </w:tabs>
              <w:spacing w:after="0" w:line="240" w:lineRule="auto"/>
            </w:pPr>
          </w:p>
        </w:tc>
      </w:tr>
    </w:tbl>
    <w:p w:rsidR="00861B4A" w:rsidRPr="0061320E" w:rsidRDefault="00861B4A" w:rsidP="006830E2">
      <w:pPr>
        <w:tabs>
          <w:tab w:val="left" w:pos="8445"/>
        </w:tabs>
      </w:pPr>
    </w:p>
    <w:sectPr w:rsidR="00861B4A" w:rsidRPr="0061320E" w:rsidSect="00C223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B4A" w:rsidRDefault="00861B4A" w:rsidP="001C3D24">
      <w:pPr>
        <w:spacing w:after="0" w:line="240" w:lineRule="auto"/>
      </w:pPr>
      <w:r>
        <w:separator/>
      </w:r>
    </w:p>
  </w:endnote>
  <w:endnote w:type="continuationSeparator" w:id="0">
    <w:p w:rsidR="00861B4A" w:rsidRDefault="00861B4A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B4A" w:rsidRDefault="00861B4A" w:rsidP="001C3D24">
      <w:pPr>
        <w:spacing w:after="0" w:line="240" w:lineRule="auto"/>
      </w:pPr>
      <w:r>
        <w:separator/>
      </w:r>
    </w:p>
  </w:footnote>
  <w:footnote w:type="continuationSeparator" w:id="0">
    <w:p w:rsidR="00861B4A" w:rsidRDefault="00861B4A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6D965200"/>
    <w:multiLevelType w:val="hybridMultilevel"/>
    <w:tmpl w:val="4054222A"/>
    <w:lvl w:ilvl="0" w:tplc="D0BE9B62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7D5F6D54"/>
    <w:multiLevelType w:val="multilevel"/>
    <w:tmpl w:val="813EA5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0817"/>
    <w:rsid w:val="00017D8F"/>
    <w:rsid w:val="00025C3F"/>
    <w:rsid w:val="00032268"/>
    <w:rsid w:val="000418AF"/>
    <w:rsid w:val="00047974"/>
    <w:rsid w:val="0007243C"/>
    <w:rsid w:val="00082A4B"/>
    <w:rsid w:val="0009208B"/>
    <w:rsid w:val="000A5C77"/>
    <w:rsid w:val="000B491D"/>
    <w:rsid w:val="000E1B67"/>
    <w:rsid w:val="000E40F6"/>
    <w:rsid w:val="000E5F55"/>
    <w:rsid w:val="00100E8C"/>
    <w:rsid w:val="001147E3"/>
    <w:rsid w:val="00122FDA"/>
    <w:rsid w:val="00136EA2"/>
    <w:rsid w:val="00137572"/>
    <w:rsid w:val="001400A4"/>
    <w:rsid w:val="00140916"/>
    <w:rsid w:val="00150F7E"/>
    <w:rsid w:val="00151943"/>
    <w:rsid w:val="0016365B"/>
    <w:rsid w:val="001674FA"/>
    <w:rsid w:val="00170EBE"/>
    <w:rsid w:val="00174DA3"/>
    <w:rsid w:val="001947FC"/>
    <w:rsid w:val="001B0630"/>
    <w:rsid w:val="001B4930"/>
    <w:rsid w:val="001B57EE"/>
    <w:rsid w:val="001C3D24"/>
    <w:rsid w:val="001D44D7"/>
    <w:rsid w:val="002103BA"/>
    <w:rsid w:val="00230D7A"/>
    <w:rsid w:val="002355F9"/>
    <w:rsid w:val="00240B62"/>
    <w:rsid w:val="002463F1"/>
    <w:rsid w:val="00251BE6"/>
    <w:rsid w:val="002605CF"/>
    <w:rsid w:val="002902A0"/>
    <w:rsid w:val="0029753D"/>
    <w:rsid w:val="002B0AE0"/>
    <w:rsid w:val="002B63D8"/>
    <w:rsid w:val="002D09C9"/>
    <w:rsid w:val="002D491F"/>
    <w:rsid w:val="002F346E"/>
    <w:rsid w:val="002F3DCC"/>
    <w:rsid w:val="00306208"/>
    <w:rsid w:val="00325334"/>
    <w:rsid w:val="0033388B"/>
    <w:rsid w:val="0033671E"/>
    <w:rsid w:val="00343D19"/>
    <w:rsid w:val="00344870"/>
    <w:rsid w:val="0037585F"/>
    <w:rsid w:val="00387A51"/>
    <w:rsid w:val="003961A8"/>
    <w:rsid w:val="003B31F4"/>
    <w:rsid w:val="003C24E4"/>
    <w:rsid w:val="003C4B13"/>
    <w:rsid w:val="003C5407"/>
    <w:rsid w:val="003E3A39"/>
    <w:rsid w:val="003E4BED"/>
    <w:rsid w:val="003E59C7"/>
    <w:rsid w:val="0040261E"/>
    <w:rsid w:val="00407B83"/>
    <w:rsid w:val="004123C6"/>
    <w:rsid w:val="00422B77"/>
    <w:rsid w:val="00426C60"/>
    <w:rsid w:val="00427309"/>
    <w:rsid w:val="00441169"/>
    <w:rsid w:val="00457C77"/>
    <w:rsid w:val="00474F3E"/>
    <w:rsid w:val="004753FE"/>
    <w:rsid w:val="0048111D"/>
    <w:rsid w:val="00481BCA"/>
    <w:rsid w:val="00483925"/>
    <w:rsid w:val="004862E9"/>
    <w:rsid w:val="00490397"/>
    <w:rsid w:val="004957A8"/>
    <w:rsid w:val="004A2BF2"/>
    <w:rsid w:val="004B60E5"/>
    <w:rsid w:val="004D1D10"/>
    <w:rsid w:val="004D5B07"/>
    <w:rsid w:val="004D5DD6"/>
    <w:rsid w:val="004F1D02"/>
    <w:rsid w:val="004F553B"/>
    <w:rsid w:val="004F55AA"/>
    <w:rsid w:val="00500025"/>
    <w:rsid w:val="00500FF9"/>
    <w:rsid w:val="005011AA"/>
    <w:rsid w:val="00503AAD"/>
    <w:rsid w:val="005128D0"/>
    <w:rsid w:val="005136ED"/>
    <w:rsid w:val="005137CF"/>
    <w:rsid w:val="0052772B"/>
    <w:rsid w:val="00531151"/>
    <w:rsid w:val="00534B9A"/>
    <w:rsid w:val="00536759"/>
    <w:rsid w:val="005649AA"/>
    <w:rsid w:val="005657FD"/>
    <w:rsid w:val="0057411D"/>
    <w:rsid w:val="005968AB"/>
    <w:rsid w:val="005A471E"/>
    <w:rsid w:val="005B0DB7"/>
    <w:rsid w:val="005B5B05"/>
    <w:rsid w:val="005C257F"/>
    <w:rsid w:val="005C3493"/>
    <w:rsid w:val="005C7D99"/>
    <w:rsid w:val="005D6B1E"/>
    <w:rsid w:val="005E18C1"/>
    <w:rsid w:val="005F57CE"/>
    <w:rsid w:val="005F613F"/>
    <w:rsid w:val="005F67B0"/>
    <w:rsid w:val="00603BCC"/>
    <w:rsid w:val="0060456E"/>
    <w:rsid w:val="00612A44"/>
    <w:rsid w:val="0061320E"/>
    <w:rsid w:val="00637BFA"/>
    <w:rsid w:val="00644F9F"/>
    <w:rsid w:val="00645CB0"/>
    <w:rsid w:val="006621E5"/>
    <w:rsid w:val="00673CC7"/>
    <w:rsid w:val="00680105"/>
    <w:rsid w:val="006830E2"/>
    <w:rsid w:val="00690BB4"/>
    <w:rsid w:val="006A1055"/>
    <w:rsid w:val="006A180F"/>
    <w:rsid w:val="006B7450"/>
    <w:rsid w:val="006C0AA3"/>
    <w:rsid w:val="006C25B9"/>
    <w:rsid w:val="006C509E"/>
    <w:rsid w:val="006C75F6"/>
    <w:rsid w:val="006D646F"/>
    <w:rsid w:val="006F0726"/>
    <w:rsid w:val="006F1168"/>
    <w:rsid w:val="00711AC6"/>
    <w:rsid w:val="00717739"/>
    <w:rsid w:val="00727FC2"/>
    <w:rsid w:val="00743A83"/>
    <w:rsid w:val="0074517F"/>
    <w:rsid w:val="00745895"/>
    <w:rsid w:val="00761F99"/>
    <w:rsid w:val="0077092B"/>
    <w:rsid w:val="007717CD"/>
    <w:rsid w:val="007823F0"/>
    <w:rsid w:val="007C1C76"/>
    <w:rsid w:val="007D5DEA"/>
    <w:rsid w:val="007E7CA5"/>
    <w:rsid w:val="008208D3"/>
    <w:rsid w:val="008249A4"/>
    <w:rsid w:val="008403DE"/>
    <w:rsid w:val="00845E2D"/>
    <w:rsid w:val="00861B4A"/>
    <w:rsid w:val="008638B8"/>
    <w:rsid w:val="0088242C"/>
    <w:rsid w:val="00884F97"/>
    <w:rsid w:val="008943D9"/>
    <w:rsid w:val="008A558A"/>
    <w:rsid w:val="008B11D1"/>
    <w:rsid w:val="008D019D"/>
    <w:rsid w:val="008D0646"/>
    <w:rsid w:val="008D26EC"/>
    <w:rsid w:val="008D627E"/>
    <w:rsid w:val="008E3AEE"/>
    <w:rsid w:val="008F5B87"/>
    <w:rsid w:val="0090384F"/>
    <w:rsid w:val="009112AF"/>
    <w:rsid w:val="00924BCA"/>
    <w:rsid w:val="00942F78"/>
    <w:rsid w:val="00945B2D"/>
    <w:rsid w:val="00945F10"/>
    <w:rsid w:val="00973C0A"/>
    <w:rsid w:val="009827F8"/>
    <w:rsid w:val="00984D3C"/>
    <w:rsid w:val="0098752C"/>
    <w:rsid w:val="0099589C"/>
    <w:rsid w:val="009B7BA8"/>
    <w:rsid w:val="009C3C26"/>
    <w:rsid w:val="009C6942"/>
    <w:rsid w:val="009D789F"/>
    <w:rsid w:val="009F7F29"/>
    <w:rsid w:val="00A250BD"/>
    <w:rsid w:val="00A42B6E"/>
    <w:rsid w:val="00A71913"/>
    <w:rsid w:val="00A74CB2"/>
    <w:rsid w:val="00AD593D"/>
    <w:rsid w:val="00AE0D7F"/>
    <w:rsid w:val="00AE2669"/>
    <w:rsid w:val="00B01568"/>
    <w:rsid w:val="00B12441"/>
    <w:rsid w:val="00B13DF5"/>
    <w:rsid w:val="00B23652"/>
    <w:rsid w:val="00B41542"/>
    <w:rsid w:val="00B42D67"/>
    <w:rsid w:val="00B632F6"/>
    <w:rsid w:val="00B77A03"/>
    <w:rsid w:val="00B77B25"/>
    <w:rsid w:val="00B94A6A"/>
    <w:rsid w:val="00B979FB"/>
    <w:rsid w:val="00BC1C21"/>
    <w:rsid w:val="00BC24C3"/>
    <w:rsid w:val="00BD35BB"/>
    <w:rsid w:val="00BD64A5"/>
    <w:rsid w:val="00BE44F0"/>
    <w:rsid w:val="00C02D8B"/>
    <w:rsid w:val="00C14051"/>
    <w:rsid w:val="00C15A25"/>
    <w:rsid w:val="00C22327"/>
    <w:rsid w:val="00C25DD5"/>
    <w:rsid w:val="00C323F7"/>
    <w:rsid w:val="00C34A43"/>
    <w:rsid w:val="00C62E90"/>
    <w:rsid w:val="00C64C9D"/>
    <w:rsid w:val="00C72855"/>
    <w:rsid w:val="00C7435A"/>
    <w:rsid w:val="00C76ABD"/>
    <w:rsid w:val="00C84FAF"/>
    <w:rsid w:val="00C87B76"/>
    <w:rsid w:val="00CA3B01"/>
    <w:rsid w:val="00CB3987"/>
    <w:rsid w:val="00CC3968"/>
    <w:rsid w:val="00CD0BCB"/>
    <w:rsid w:val="00CE137C"/>
    <w:rsid w:val="00CE2086"/>
    <w:rsid w:val="00CE56DD"/>
    <w:rsid w:val="00D06A4A"/>
    <w:rsid w:val="00D351A3"/>
    <w:rsid w:val="00D36E92"/>
    <w:rsid w:val="00D4014B"/>
    <w:rsid w:val="00D427E4"/>
    <w:rsid w:val="00D46CD3"/>
    <w:rsid w:val="00D52929"/>
    <w:rsid w:val="00D63018"/>
    <w:rsid w:val="00D73456"/>
    <w:rsid w:val="00D74CFB"/>
    <w:rsid w:val="00D825DF"/>
    <w:rsid w:val="00D839D5"/>
    <w:rsid w:val="00DA0EBB"/>
    <w:rsid w:val="00DA4FAB"/>
    <w:rsid w:val="00DB5C51"/>
    <w:rsid w:val="00DC52C8"/>
    <w:rsid w:val="00DD2723"/>
    <w:rsid w:val="00DE4F7D"/>
    <w:rsid w:val="00DF5124"/>
    <w:rsid w:val="00E10C78"/>
    <w:rsid w:val="00E10F81"/>
    <w:rsid w:val="00E23DAD"/>
    <w:rsid w:val="00E40843"/>
    <w:rsid w:val="00E45420"/>
    <w:rsid w:val="00E472E2"/>
    <w:rsid w:val="00EB5A87"/>
    <w:rsid w:val="00EB658A"/>
    <w:rsid w:val="00EE63E1"/>
    <w:rsid w:val="00F27273"/>
    <w:rsid w:val="00F4282F"/>
    <w:rsid w:val="00F52FC2"/>
    <w:rsid w:val="00F64BF9"/>
    <w:rsid w:val="00F658AE"/>
    <w:rsid w:val="00F7047C"/>
    <w:rsid w:val="00F71734"/>
    <w:rsid w:val="00F740B0"/>
    <w:rsid w:val="00F75155"/>
    <w:rsid w:val="00F86C7E"/>
    <w:rsid w:val="00FB6DD4"/>
    <w:rsid w:val="00FB7C84"/>
    <w:rsid w:val="00FC0DC4"/>
    <w:rsid w:val="00FC4FFE"/>
    <w:rsid w:val="00FD1643"/>
    <w:rsid w:val="00FE042F"/>
    <w:rsid w:val="00FE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styleId="BodyText">
    <w:name w:val="Body Text"/>
    <w:basedOn w:val="Normal"/>
    <w:link w:val="BodyTextChar"/>
    <w:uiPriority w:val="99"/>
    <w:locked/>
    <w:rsid w:val="006830E2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242C"/>
    <w:rPr>
      <w:rFonts w:cs="Times New Roman"/>
      <w:lang w:eastAsia="en-US"/>
    </w:rPr>
  </w:style>
  <w:style w:type="paragraph" w:customStyle="1" w:styleId="a">
    <w:name w:val="Знак"/>
    <w:basedOn w:val="Normal"/>
    <w:uiPriority w:val="99"/>
    <w:rsid w:val="00122FDA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121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329</TotalTime>
  <Pages>3</Pages>
  <Words>286</Words>
  <Characters>1634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KulishOV</cp:lastModifiedBy>
  <cp:revision>101</cp:revision>
  <cp:lastPrinted>2014-04-28T11:13:00Z</cp:lastPrinted>
  <dcterms:created xsi:type="dcterms:W3CDTF">2012-12-14T04:19:00Z</dcterms:created>
  <dcterms:modified xsi:type="dcterms:W3CDTF">2014-04-28T11:14:00Z</dcterms:modified>
</cp:coreProperties>
</file>